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ED48D" w14:textId="77777777" w:rsidR="00F35A2A" w:rsidRPr="0060100A" w:rsidRDefault="00F35A2A" w:rsidP="00F35A2A">
      <w:pPr>
        <w:pStyle w:val="NoSpacing"/>
      </w:pPr>
      <w:r w:rsidRPr="0060100A">
        <w:rPr>
          <w:u w:val="single"/>
        </w:rPr>
        <w:t>Henry ROSYNGTON</w:t>
      </w:r>
      <w:r w:rsidRPr="0060100A">
        <w:t xml:space="preserve">    </w:t>
      </w:r>
      <w:proofErr w:type="gramStart"/>
      <w:r w:rsidRPr="0060100A">
        <w:t xml:space="preserve">   (</w:t>
      </w:r>
      <w:proofErr w:type="gramEnd"/>
      <w:r w:rsidRPr="0060100A">
        <w:t>fl.1438)</w:t>
      </w:r>
    </w:p>
    <w:p w14:paraId="171D0A9A" w14:textId="77777777" w:rsidR="00F35A2A" w:rsidRPr="0060100A" w:rsidRDefault="00F35A2A" w:rsidP="00F35A2A">
      <w:pPr>
        <w:pStyle w:val="NoSpacing"/>
      </w:pPr>
      <w:r w:rsidRPr="0060100A">
        <w:t>of Framingham, Suffolk. Yeoman.</w:t>
      </w:r>
    </w:p>
    <w:p w14:paraId="502C8691" w14:textId="77777777" w:rsidR="00F35A2A" w:rsidRPr="0060100A" w:rsidRDefault="00F35A2A" w:rsidP="00F35A2A">
      <w:pPr>
        <w:pStyle w:val="NoSpacing"/>
      </w:pPr>
    </w:p>
    <w:p w14:paraId="57335399" w14:textId="77777777" w:rsidR="00F35A2A" w:rsidRPr="0060100A" w:rsidRDefault="00F35A2A" w:rsidP="00F35A2A">
      <w:pPr>
        <w:pStyle w:val="NoSpacing"/>
      </w:pPr>
    </w:p>
    <w:p w14:paraId="671AF623" w14:textId="77777777" w:rsidR="00F35A2A" w:rsidRPr="0060100A" w:rsidRDefault="00F35A2A" w:rsidP="00F35A2A">
      <w:pPr>
        <w:pStyle w:val="NoSpacing"/>
      </w:pPr>
      <w:r w:rsidRPr="0060100A">
        <w:t>29 Jul.</w:t>
      </w:r>
      <w:r w:rsidRPr="0060100A">
        <w:tab/>
        <w:t>1439</w:t>
      </w:r>
      <w:r w:rsidRPr="0060100A">
        <w:tab/>
        <w:t xml:space="preserve">He was a joint </w:t>
      </w:r>
      <w:proofErr w:type="spellStart"/>
      <w:r w:rsidRPr="0060100A">
        <w:t>mainpernor</w:t>
      </w:r>
      <w:proofErr w:type="spellEnd"/>
      <w:r w:rsidRPr="0060100A">
        <w:t xml:space="preserve"> for Edmund Clere, esquire(q.v.), when he </w:t>
      </w:r>
      <w:proofErr w:type="gramStart"/>
      <w:r w:rsidRPr="0060100A">
        <w:t>was</w:t>
      </w:r>
      <w:proofErr w:type="gramEnd"/>
    </w:p>
    <w:p w14:paraId="10618997" w14:textId="77777777" w:rsidR="00F35A2A" w:rsidRPr="0060100A" w:rsidRDefault="00F35A2A" w:rsidP="00F35A2A">
      <w:pPr>
        <w:pStyle w:val="NoSpacing"/>
      </w:pPr>
      <w:r w:rsidRPr="0060100A">
        <w:tab/>
      </w:r>
      <w:r w:rsidRPr="0060100A">
        <w:tab/>
        <w:t xml:space="preserve">granted the keeping of the manor of </w:t>
      </w:r>
      <w:proofErr w:type="spellStart"/>
      <w:r w:rsidRPr="0060100A">
        <w:t>Lasyngham</w:t>
      </w:r>
      <w:proofErr w:type="spellEnd"/>
      <w:r w:rsidRPr="0060100A">
        <w:t xml:space="preserve">, Norfolk.       </w:t>
      </w:r>
    </w:p>
    <w:p w14:paraId="08E8166A" w14:textId="77777777" w:rsidR="00F35A2A" w:rsidRPr="0060100A" w:rsidRDefault="00F35A2A" w:rsidP="00F35A2A">
      <w:pPr>
        <w:pStyle w:val="NoSpacing"/>
        <w:ind w:left="720" w:firstLine="720"/>
      </w:pPr>
      <w:r w:rsidRPr="0060100A">
        <w:t>(C.F.R. 1437-45 p.47)</w:t>
      </w:r>
    </w:p>
    <w:p w14:paraId="4AB08898" w14:textId="77777777" w:rsidR="00F35A2A" w:rsidRPr="0060100A" w:rsidRDefault="00F35A2A" w:rsidP="00F35A2A">
      <w:pPr>
        <w:pStyle w:val="NoSpacing"/>
      </w:pPr>
    </w:p>
    <w:p w14:paraId="71750FE0" w14:textId="77777777" w:rsidR="00F35A2A" w:rsidRPr="0060100A" w:rsidRDefault="00F35A2A" w:rsidP="00F35A2A">
      <w:pPr>
        <w:pStyle w:val="NoSpacing"/>
      </w:pPr>
    </w:p>
    <w:p w14:paraId="32EEEA5B" w14:textId="77777777" w:rsidR="00F35A2A" w:rsidRPr="0060100A" w:rsidRDefault="00F35A2A" w:rsidP="00F35A2A">
      <w:pPr>
        <w:pStyle w:val="NoSpacing"/>
      </w:pPr>
      <w:r w:rsidRPr="0060100A">
        <w:t>2 May 2023</w:t>
      </w:r>
    </w:p>
    <w:p w14:paraId="1221D2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12AC7" w14:textId="77777777" w:rsidR="00F35A2A" w:rsidRDefault="00F35A2A" w:rsidP="009139A6">
      <w:r>
        <w:separator/>
      </w:r>
    </w:p>
  </w:endnote>
  <w:endnote w:type="continuationSeparator" w:id="0">
    <w:p w14:paraId="18F43899" w14:textId="77777777" w:rsidR="00F35A2A" w:rsidRDefault="00F35A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6E7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266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F9B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E5E13" w14:textId="77777777" w:rsidR="00F35A2A" w:rsidRDefault="00F35A2A" w:rsidP="009139A6">
      <w:r>
        <w:separator/>
      </w:r>
    </w:p>
  </w:footnote>
  <w:footnote w:type="continuationSeparator" w:id="0">
    <w:p w14:paraId="31913F05" w14:textId="77777777" w:rsidR="00F35A2A" w:rsidRDefault="00F35A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8EB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7A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AC3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A2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35A2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A841C"/>
  <w15:chartTrackingRefBased/>
  <w15:docId w15:val="{68D95BAC-53ED-408B-B32E-C03E6D46D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2023-06-21T21:02:00Z</dcterms:created>
  <dcterms:modified xsi:type="dcterms:W3CDTF">2023-06-21T21:03:00Z</dcterms:modified>
</cp:coreProperties>
</file>